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E87" w:rsidRPr="00EC26C6" w:rsidRDefault="00C96E87" w:rsidP="00EC26C6">
      <w:pPr>
        <w:keepNext/>
        <w:spacing w:before="120" w:after="120" w:line="240" w:lineRule="auto"/>
        <w:jc w:val="center"/>
        <w:outlineLvl w:val="5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hAnsi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0094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42F45">
        <w:rPr>
          <w:rFonts w:cs="Calibri"/>
          <w:b/>
          <w:sz w:val="26"/>
          <w:szCs w:val="26"/>
        </w:rPr>
        <w:t>ATIKLARDAN FARKLI KURUTMALARLA YANMAZ, SU GEÇİRMEZ HARÇ KATKI KİMYASALLARI GERİ KAZANIM</w:t>
      </w:r>
      <w:r>
        <w:rPr>
          <w:rFonts w:cs="Calibri"/>
          <w:b/>
          <w:sz w:val="26"/>
          <w:szCs w:val="26"/>
        </w:rPr>
        <w:t>I</w:t>
      </w: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C26C6">
        <w:rPr>
          <w:rFonts w:ascii="Times New Roman" w:hAnsi="Times New Roman"/>
          <w:sz w:val="24"/>
          <w:szCs w:val="24"/>
          <w:lang w:eastAsia="tr-TR"/>
        </w:rPr>
        <w:t>Teklif No.</w:t>
      </w:r>
      <w:r w:rsidRPr="00EC26C6">
        <w:rPr>
          <w:rFonts w:ascii="Times New Roman" w:hAnsi="Times New Roman"/>
          <w:sz w:val="24"/>
          <w:szCs w:val="24"/>
          <w:lang w:eastAsia="tr-TR"/>
        </w:rPr>
        <w:tab/>
        <w:t>_____________________</w:t>
      </w: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C26C6">
        <w:rPr>
          <w:rFonts w:ascii="Times New Roman" w:hAnsi="Times New Roman"/>
          <w:sz w:val="24"/>
          <w:szCs w:val="24"/>
          <w:lang w:eastAsia="tr-TR"/>
        </w:rPr>
        <w:t>Adı:</w:t>
      </w:r>
      <w:r w:rsidRPr="00EC26C6">
        <w:rPr>
          <w:rFonts w:ascii="Times New Roman" w:hAnsi="Times New Roman"/>
          <w:sz w:val="24"/>
          <w:szCs w:val="24"/>
          <w:lang w:eastAsia="tr-TR"/>
        </w:rPr>
        <w:tab/>
      </w:r>
      <w:r w:rsidRPr="00EC26C6">
        <w:rPr>
          <w:rFonts w:ascii="Times New Roman" w:hAnsi="Times New Roman"/>
          <w:sz w:val="24"/>
          <w:szCs w:val="24"/>
          <w:lang w:eastAsia="tr-TR"/>
        </w:rPr>
        <w:tab/>
        <w:t>______________________________________________</w:t>
      </w:r>
    </w:p>
    <w:p w:rsidR="00C96E87" w:rsidRPr="00EC26C6" w:rsidRDefault="00C96E87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C96E87" w:rsidRPr="00EC26C6" w:rsidRDefault="00C96E87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EC26C6">
        <w:rPr>
          <w:rFonts w:ascii="Times New Roman" w:hAnsi="Times New Roman"/>
          <w:b/>
          <w:sz w:val="24"/>
          <w:szCs w:val="24"/>
          <w:lang w:eastAsia="tr-TR"/>
        </w:rPr>
        <w:t>İdari Uygunluk Tablosu</w:t>
      </w:r>
    </w:p>
    <w:p w:rsidR="00C96E87" w:rsidRPr="00EC26C6" w:rsidRDefault="00C96E87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C96E87" w:rsidRPr="006B6F98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C96E87" w:rsidRPr="00EC26C6" w:rsidRDefault="00C96E87" w:rsidP="00EC26C6">
            <w:pPr>
              <w:spacing w:after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hAnsi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C96E87" w:rsidRPr="00EC26C6" w:rsidRDefault="00C96E87" w:rsidP="00EC26C6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hAnsi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C96E87" w:rsidRPr="00EC26C6" w:rsidRDefault="00C96E87" w:rsidP="00EC26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C96E87" w:rsidRPr="00EC26C6" w:rsidRDefault="00C96E87" w:rsidP="00EC26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C96E87" w:rsidRPr="00EC26C6" w:rsidRDefault="00C96E87" w:rsidP="00EC26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>(E/H)</w:t>
            </w:r>
          </w:p>
          <w:p w:rsidR="00C96E87" w:rsidRPr="00EC26C6" w:rsidRDefault="00C96E87" w:rsidP="00EC26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C96E87" w:rsidRPr="00EC26C6" w:rsidRDefault="00C96E87" w:rsidP="00EC26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C96E87" w:rsidRPr="00EC26C6" w:rsidRDefault="00C96E87" w:rsidP="00EC26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C96E87" w:rsidRPr="00EC26C6" w:rsidRDefault="00C96E87" w:rsidP="00EC26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C96E87" w:rsidRPr="00EC26C6" w:rsidRDefault="00C96E87" w:rsidP="00EC26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C96E87" w:rsidRPr="00EC26C6" w:rsidRDefault="00C96E87" w:rsidP="00EC26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C96E87" w:rsidRPr="00EC26C6" w:rsidRDefault="00C96E87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C96E87" w:rsidRPr="00EC26C6" w:rsidRDefault="00C96E87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>(E/H)</w:t>
            </w:r>
          </w:p>
          <w:p w:rsidR="00C96E87" w:rsidRPr="00EC26C6" w:rsidRDefault="00C96E87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C96E87" w:rsidRPr="00EC26C6" w:rsidRDefault="00C96E87" w:rsidP="00EC26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>Karar</w:t>
            </w:r>
          </w:p>
          <w:p w:rsidR="00C96E87" w:rsidRPr="00EC26C6" w:rsidRDefault="00C96E87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C96E87" w:rsidRPr="00EC26C6" w:rsidRDefault="00C96E87" w:rsidP="00EC26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hAnsi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C96E87" w:rsidRPr="006B6F98" w:rsidTr="00E3127E">
        <w:trPr>
          <w:cantSplit/>
          <w:trHeight w:val="372"/>
        </w:trPr>
        <w:tc>
          <w:tcPr>
            <w:tcW w:w="565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  <w:r w:rsidRPr="00EC26C6">
              <w:rPr>
                <w:rFonts w:ascii="Times New Roman" w:hAnsi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</w:tr>
      <w:tr w:rsidR="00C96E87" w:rsidRPr="006B6F98" w:rsidTr="00E3127E">
        <w:trPr>
          <w:cantSplit/>
          <w:trHeight w:val="387"/>
        </w:trPr>
        <w:tc>
          <w:tcPr>
            <w:tcW w:w="565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  <w:r w:rsidRPr="00EC26C6">
              <w:rPr>
                <w:rFonts w:ascii="Times New Roman" w:hAnsi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C96E87" w:rsidRPr="00EC26C6" w:rsidRDefault="00C96E87" w:rsidP="00EC26C6">
            <w:pPr>
              <w:spacing w:after="0" w:line="240" w:lineRule="auto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</w:tr>
      <w:tr w:rsidR="00C96E87" w:rsidRPr="006B6F98" w:rsidTr="00E3127E">
        <w:trPr>
          <w:cantSplit/>
          <w:trHeight w:val="387"/>
        </w:trPr>
        <w:tc>
          <w:tcPr>
            <w:tcW w:w="565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  <w:r w:rsidRPr="00EC26C6">
              <w:rPr>
                <w:rFonts w:ascii="Times New Roman" w:hAnsi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C96E87" w:rsidRPr="00EC26C6" w:rsidRDefault="00C96E87" w:rsidP="00EC26C6">
            <w:pPr>
              <w:spacing w:after="0" w:line="240" w:lineRule="auto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</w:tr>
      <w:tr w:rsidR="00C96E87" w:rsidRPr="006B6F98" w:rsidTr="00E3127E">
        <w:trPr>
          <w:cantSplit/>
          <w:trHeight w:val="372"/>
        </w:trPr>
        <w:tc>
          <w:tcPr>
            <w:tcW w:w="565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  <w:r w:rsidRPr="00EC26C6">
              <w:rPr>
                <w:rFonts w:ascii="Times New Roman" w:hAnsi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C96E87" w:rsidRPr="00EC26C6" w:rsidRDefault="00C96E87" w:rsidP="00EC26C6">
            <w:pPr>
              <w:spacing w:after="0" w:line="240" w:lineRule="auto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</w:tr>
      <w:tr w:rsidR="00C96E87" w:rsidRPr="006B6F98" w:rsidTr="00E3127E">
        <w:trPr>
          <w:cantSplit/>
          <w:trHeight w:val="387"/>
        </w:trPr>
        <w:tc>
          <w:tcPr>
            <w:tcW w:w="565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  <w:r w:rsidRPr="00EC26C6">
              <w:rPr>
                <w:rFonts w:ascii="Times New Roman" w:hAnsi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C96E87" w:rsidRPr="00EC26C6" w:rsidRDefault="00C96E87" w:rsidP="00EC26C6">
            <w:pPr>
              <w:spacing w:after="0" w:line="240" w:lineRule="auto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C96E87" w:rsidRPr="00EC26C6" w:rsidRDefault="00C96E87" w:rsidP="00EC26C6">
            <w:pPr>
              <w:spacing w:after="120" w:line="240" w:lineRule="auto"/>
              <w:ind w:left="34"/>
              <w:rPr>
                <w:rFonts w:ascii="Times New Roman" w:hAnsi="Times New Roman"/>
                <w:szCs w:val="24"/>
                <w:lang w:eastAsia="tr-TR"/>
              </w:rPr>
            </w:pPr>
          </w:p>
        </w:tc>
      </w:tr>
    </w:tbl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C96E87" w:rsidRPr="006B6F98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C96E87" w:rsidRPr="00EC26C6" w:rsidRDefault="00C96E87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C96E87" w:rsidRPr="00EC26C6" w:rsidRDefault="00C96E87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C96E87" w:rsidRPr="006B6F98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C96E87" w:rsidRPr="00EC26C6" w:rsidRDefault="00C96E87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C96E87" w:rsidRPr="00EC26C6" w:rsidRDefault="00C96E87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C96E87" w:rsidRPr="006B6F98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C96E87" w:rsidRPr="00EC26C6" w:rsidRDefault="00C96E87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C96E87" w:rsidRPr="00EC26C6" w:rsidRDefault="00C96E87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tr-TR"/>
        </w:rPr>
      </w:pPr>
      <w:r w:rsidRPr="00EC26C6">
        <w:rPr>
          <w:rFonts w:ascii="Times New Roman" w:hAnsi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Pr="00EC26C6" w:rsidRDefault="00C96E87" w:rsidP="00EC26C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C96E87" w:rsidRDefault="00C96E87" w:rsidP="00EC26C6">
      <w:bookmarkStart w:id="3" w:name="_TEKNİK_DEĞERLENDİRME_TABLOLARI"/>
      <w:bookmarkEnd w:id="3"/>
    </w:p>
    <w:sectPr w:rsidR="00C96E87" w:rsidSect="00045F7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E87" w:rsidRDefault="00C96E87" w:rsidP="00EC26C6">
      <w:pPr>
        <w:spacing w:after="0" w:line="240" w:lineRule="auto"/>
      </w:pPr>
      <w:r>
        <w:separator/>
      </w:r>
    </w:p>
  </w:endnote>
  <w:endnote w:type="continuationSeparator" w:id="0">
    <w:p w:rsidR="00C96E87" w:rsidRDefault="00C96E87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E87" w:rsidRDefault="00C96E87" w:rsidP="00EC26C6">
      <w:pPr>
        <w:spacing w:after="0" w:line="240" w:lineRule="auto"/>
      </w:pPr>
      <w:r>
        <w:separator/>
      </w:r>
    </w:p>
  </w:footnote>
  <w:footnote w:type="continuationSeparator" w:id="0">
    <w:p w:rsidR="00C96E87" w:rsidRDefault="00C96E87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E87" w:rsidRPr="00505B78" w:rsidRDefault="00C96E87">
    <w:pPr>
      <w:pStyle w:val="Header"/>
      <w:rPr>
        <w:rFonts w:ascii="Times New Roman" w:hAnsi="Times New Roman"/>
        <w:sz w:val="20"/>
        <w:szCs w:val="20"/>
      </w:rPr>
    </w:pPr>
    <w:r w:rsidRPr="00505B78">
      <w:rPr>
        <w:rFonts w:ascii="Times New Roman" w:hAnsi="Times New Roman"/>
        <w:sz w:val="20"/>
        <w:szCs w:val="20"/>
      </w:rPr>
      <w:t>SR Ek 3 – Teklif Dosyası</w:t>
    </w:r>
    <w:r w:rsidRPr="00505B78">
      <w:rPr>
        <w:rFonts w:ascii="Times New Roman" w:hAnsi="Times New Roman"/>
        <w:sz w:val="20"/>
        <w:szCs w:val="20"/>
      </w:rPr>
      <w:tab/>
    </w:r>
    <w:r w:rsidRPr="00505B78">
      <w:rPr>
        <w:rFonts w:ascii="Times New Roman" w:hAnsi="Times New Roman"/>
        <w:sz w:val="20"/>
        <w:szCs w:val="20"/>
      </w:rPr>
      <w:tab/>
      <w:t>Satın Alma Rehberi</w:t>
    </w:r>
  </w:p>
  <w:p w:rsidR="00C96E87" w:rsidRDefault="00C96E8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6C6"/>
    <w:rsid w:val="00045F7A"/>
    <w:rsid w:val="0035371F"/>
    <w:rsid w:val="00505B78"/>
    <w:rsid w:val="006B6F98"/>
    <w:rsid w:val="008832C2"/>
    <w:rsid w:val="00957DA3"/>
    <w:rsid w:val="00B42F45"/>
    <w:rsid w:val="00C96E87"/>
    <w:rsid w:val="00CA2ADF"/>
    <w:rsid w:val="00E00942"/>
    <w:rsid w:val="00E3127E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EC26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C26C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C26C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126</Words>
  <Characters>722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MyPC</cp:lastModifiedBy>
  <cp:revision>3</cp:revision>
  <dcterms:created xsi:type="dcterms:W3CDTF">2012-04-19T06:05:00Z</dcterms:created>
  <dcterms:modified xsi:type="dcterms:W3CDTF">2013-08-22T10:08:00Z</dcterms:modified>
</cp:coreProperties>
</file>